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  <w:bookmarkStart w:id="0" w:name="_GoBack"/>
      <w:bookmarkEnd w:id="0"/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63D1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63D1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63D11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D548-FCD0-40AB-B585-3BC32DAC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2018-12-26T02:41:00Z</dcterms:modified>
</cp:coreProperties>
</file>